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B63591" w14:textId="77777777" w:rsidR="00F55320" w:rsidRDefault="00F55320" w:rsidP="00F55320">
      <w:pPr>
        <w:pStyle w:val="NoSpacing"/>
      </w:pPr>
      <w:r>
        <w:rPr>
          <w:u w:val="single"/>
        </w:rPr>
        <w:t>John MARYOT</w:t>
      </w:r>
      <w:r>
        <w:t xml:space="preserve">    </w:t>
      </w:r>
      <w:proofErr w:type="gramStart"/>
      <w:r>
        <w:t xml:space="preserve">   (</w:t>
      </w:r>
      <w:proofErr w:type="gramEnd"/>
      <w:r>
        <w:t>fl.1484)</w:t>
      </w:r>
    </w:p>
    <w:p w14:paraId="0A31AF01" w14:textId="77777777" w:rsidR="00F55320" w:rsidRDefault="00F55320" w:rsidP="00F55320">
      <w:pPr>
        <w:pStyle w:val="NoSpacing"/>
      </w:pPr>
      <w:r>
        <w:t>of Norwell, Nottinghamshire. Husbandman.</w:t>
      </w:r>
    </w:p>
    <w:p w14:paraId="2F137D1A" w14:textId="77777777" w:rsidR="00F55320" w:rsidRDefault="00F55320" w:rsidP="00F55320">
      <w:pPr>
        <w:pStyle w:val="NoSpacing"/>
      </w:pPr>
    </w:p>
    <w:p w14:paraId="19B309B7" w14:textId="77777777" w:rsidR="00F55320" w:rsidRDefault="00F55320" w:rsidP="00F55320">
      <w:pPr>
        <w:pStyle w:val="NoSpacing"/>
      </w:pPr>
    </w:p>
    <w:p w14:paraId="04887EF6" w14:textId="77777777" w:rsidR="00F55320" w:rsidRDefault="00F55320" w:rsidP="00F55320">
      <w:pPr>
        <w:pStyle w:val="NoSpacing"/>
        <w:ind w:left="1440" w:hanging="720"/>
      </w:pPr>
      <w:r>
        <w:t>1484</w:t>
      </w:r>
      <w:r>
        <w:tab/>
        <w:t xml:space="preserve">Ralph Savage(q.v.) brought a plaint of debt against him, Robert </w:t>
      </w:r>
      <w:proofErr w:type="spellStart"/>
      <w:r>
        <w:t>Grene</w:t>
      </w:r>
      <w:proofErr w:type="spellEnd"/>
      <w:r>
        <w:t xml:space="preserve"> of Norwell(q.v.), Robert </w:t>
      </w:r>
      <w:proofErr w:type="spellStart"/>
      <w:r>
        <w:t>Byrde</w:t>
      </w:r>
      <w:proofErr w:type="spellEnd"/>
      <w:r>
        <w:t xml:space="preserve"> of Norwell(q.v.), Richard </w:t>
      </w:r>
      <w:proofErr w:type="spellStart"/>
      <w:r>
        <w:t>Warde</w:t>
      </w:r>
      <w:proofErr w:type="spellEnd"/>
      <w:r>
        <w:t xml:space="preserve"> of Norwell(q.v.) and William </w:t>
      </w:r>
      <w:proofErr w:type="spellStart"/>
      <w:r>
        <w:t>Rysker</w:t>
      </w:r>
      <w:proofErr w:type="spellEnd"/>
      <w:r>
        <w:t xml:space="preserve"> of Norwell(q.v.).</w:t>
      </w:r>
    </w:p>
    <w:p w14:paraId="037B4FCE" w14:textId="77777777" w:rsidR="00F55320" w:rsidRDefault="00F55320" w:rsidP="00F55320">
      <w:pPr>
        <w:pStyle w:val="NoSpacing"/>
      </w:pPr>
      <w:r>
        <w:tab/>
      </w:r>
      <w:r>
        <w:tab/>
        <w:t>(</w:t>
      </w:r>
      <w:hyperlink r:id="rId6" w:history="1">
        <w:r w:rsidRPr="00A37A4F">
          <w:rPr>
            <w:rStyle w:val="Hyperlink"/>
          </w:rPr>
          <w:t>http://aalt.law.uh.edu/Indices/CP40Indices/CP40no888Pl.htm</w:t>
        </w:r>
      </w:hyperlink>
      <w:r>
        <w:t>)</w:t>
      </w:r>
    </w:p>
    <w:p w14:paraId="2CB13A4C" w14:textId="77777777" w:rsidR="00F55320" w:rsidRDefault="00F55320" w:rsidP="00F55320">
      <w:pPr>
        <w:pStyle w:val="NoSpacing"/>
      </w:pPr>
    </w:p>
    <w:p w14:paraId="261652BF" w14:textId="77777777" w:rsidR="00F55320" w:rsidRDefault="00F55320" w:rsidP="00F55320">
      <w:pPr>
        <w:pStyle w:val="NoSpacing"/>
      </w:pPr>
    </w:p>
    <w:p w14:paraId="41713AC2" w14:textId="77777777" w:rsidR="00F55320" w:rsidRDefault="00F55320" w:rsidP="00F55320">
      <w:pPr>
        <w:pStyle w:val="NoSpacing"/>
      </w:pPr>
      <w:r>
        <w:t>17 December 2018</w:t>
      </w:r>
    </w:p>
    <w:p w14:paraId="32FC6344" w14:textId="77777777" w:rsidR="006B2F86" w:rsidRPr="00E71FC3" w:rsidRDefault="00F55320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D002433" w14:textId="77777777" w:rsidR="00F55320" w:rsidRDefault="00F55320" w:rsidP="00E71FC3">
      <w:pPr>
        <w:spacing w:after="0" w:line="240" w:lineRule="auto"/>
      </w:pPr>
      <w:r>
        <w:separator/>
      </w:r>
    </w:p>
  </w:endnote>
  <w:endnote w:type="continuationSeparator" w:id="0">
    <w:p w14:paraId="360847CE" w14:textId="77777777" w:rsidR="00F55320" w:rsidRDefault="00F55320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B344F6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78F661" w14:textId="77777777" w:rsidR="00F55320" w:rsidRDefault="00F55320" w:rsidP="00E71FC3">
      <w:pPr>
        <w:spacing w:after="0" w:line="240" w:lineRule="auto"/>
      </w:pPr>
      <w:r>
        <w:separator/>
      </w:r>
    </w:p>
  </w:footnote>
  <w:footnote w:type="continuationSeparator" w:id="0">
    <w:p w14:paraId="48B3C04D" w14:textId="77777777" w:rsidR="00F55320" w:rsidRDefault="00F55320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5320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  <w:rsid w:val="00F553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8A667D"/>
  <w15:chartTrackingRefBased/>
  <w15:docId w15:val="{D4E1E343-D102-4A16-BBEF-ABAFF16F4C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F5532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62</Words>
  <Characters>359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2018-12-20T20:55:00Z</dcterms:created>
  <dcterms:modified xsi:type="dcterms:W3CDTF">2018-12-20T20:56:00Z</dcterms:modified>
</cp:coreProperties>
</file>